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35D2C" w14:textId="77777777" w:rsidR="00DD4CA0" w:rsidRDefault="00DD4CA0" w:rsidP="00DD4CA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SAPERTON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22A3787" w14:textId="77777777" w:rsidR="00DD4CA0" w:rsidRDefault="00DD4CA0" w:rsidP="00DD4CA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Sapperton</w:t>
      </w:r>
      <w:proofErr w:type="spellEnd"/>
      <w:r>
        <w:rPr>
          <w:rFonts w:ascii="Times New Roman" w:hAnsi="Times New Roman" w:cs="Times New Roman"/>
        </w:rPr>
        <w:t>, Derbyshire.</w:t>
      </w:r>
    </w:p>
    <w:p w14:paraId="68A10803" w14:textId="77777777" w:rsidR="00DD4CA0" w:rsidRDefault="00DD4CA0" w:rsidP="00DD4CA0">
      <w:pPr>
        <w:jc w:val="both"/>
        <w:rPr>
          <w:rFonts w:ascii="Times New Roman" w:hAnsi="Times New Roman" w:cs="Times New Roman"/>
        </w:rPr>
      </w:pPr>
    </w:p>
    <w:p w14:paraId="04BD505B" w14:textId="22D97A79" w:rsidR="00DD4CA0" w:rsidRDefault="00DD4CA0" w:rsidP="00DD4CA0">
      <w:pPr>
        <w:jc w:val="both"/>
        <w:rPr>
          <w:rFonts w:ascii="Times New Roman" w:hAnsi="Times New Roman" w:cs="Times New Roman"/>
        </w:rPr>
      </w:pPr>
    </w:p>
    <w:p w14:paraId="0022810E" w14:textId="77777777" w:rsidR="009D4658" w:rsidRDefault="009D4658" w:rsidP="009D4658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 xml:space="preserve">Christopher </w:t>
      </w:r>
      <w:proofErr w:type="spellStart"/>
      <w:r>
        <w:rPr>
          <w:rFonts w:eastAsia="Calibri"/>
        </w:rPr>
        <w:t>Hawe</w:t>
      </w:r>
      <w:proofErr w:type="spellEnd"/>
      <w:r>
        <w:rPr>
          <w:rFonts w:eastAsia="Calibri"/>
        </w:rPr>
        <w:t xml:space="preserve"> of London, mercer(q.v.), brought a plaint of debt against</w:t>
      </w:r>
    </w:p>
    <w:p w14:paraId="46BD97A7" w14:textId="77777777" w:rsidR="009D4658" w:rsidRDefault="009D4658" w:rsidP="009D4658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him and Thomas </w:t>
      </w:r>
      <w:proofErr w:type="spellStart"/>
      <w:r>
        <w:rPr>
          <w:rFonts w:eastAsia="Calibri"/>
        </w:rPr>
        <w:t>Dodr</w:t>
      </w:r>
      <w:proofErr w:type="spellEnd"/>
      <w:r>
        <w:rPr>
          <w:rFonts w:eastAsia="Calibri"/>
        </w:rPr>
        <w:t xml:space="preserve"> of </w:t>
      </w:r>
      <w:proofErr w:type="spellStart"/>
      <w:r>
        <w:rPr>
          <w:rFonts w:eastAsia="Calibri"/>
        </w:rPr>
        <w:t>Tattenhall</w:t>
      </w:r>
      <w:proofErr w:type="spellEnd"/>
      <w:r>
        <w:rPr>
          <w:rFonts w:eastAsia="Calibri"/>
        </w:rPr>
        <w:t>, Cheshire(q.v.).</w:t>
      </w:r>
    </w:p>
    <w:p w14:paraId="0C3C4B54" w14:textId="2F10C6D2" w:rsidR="009D4658" w:rsidRPr="009D4658" w:rsidRDefault="009D4658" w:rsidP="009D4658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5A73DB">
        <w:rPr>
          <w:rFonts w:eastAsia="Calibri"/>
        </w:rPr>
        <w:t>(</w:t>
      </w:r>
      <w:r>
        <w:rPr>
          <w:rFonts w:eastAsia="Calibri"/>
        </w:rPr>
        <w:t xml:space="preserve"> </w:t>
      </w:r>
      <w:hyperlink r:id="rId6" w:history="1">
        <w:r w:rsidRPr="001A73A8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6DC070CC" w14:textId="77777777" w:rsidR="00DD4CA0" w:rsidRDefault="00DD4CA0" w:rsidP="00DD4CA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Robert Markham(q.v.) brought a plaint of debt against him and</w:t>
      </w:r>
    </w:p>
    <w:p w14:paraId="0AB435BA" w14:textId="77777777" w:rsidR="00DD4CA0" w:rsidRDefault="00DD4CA0" w:rsidP="00DD4CA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John Coup of Derby(q.v.).</w:t>
      </w:r>
    </w:p>
    <w:p w14:paraId="3E7DDE89" w14:textId="77777777" w:rsidR="00DD4CA0" w:rsidRDefault="00DD4CA0" w:rsidP="00DD4CA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DCF0FEC" w14:textId="77777777" w:rsidR="00DD4CA0" w:rsidRDefault="00DD4CA0" w:rsidP="00DD4CA0">
      <w:pPr>
        <w:jc w:val="both"/>
        <w:rPr>
          <w:rFonts w:ascii="Times New Roman" w:hAnsi="Times New Roman" w:cs="Times New Roman"/>
        </w:rPr>
      </w:pPr>
    </w:p>
    <w:p w14:paraId="0BA2CEFE" w14:textId="77777777" w:rsidR="00DD4CA0" w:rsidRDefault="00DD4CA0" w:rsidP="00DD4CA0">
      <w:pPr>
        <w:jc w:val="both"/>
        <w:rPr>
          <w:rFonts w:ascii="Times New Roman" w:hAnsi="Times New Roman" w:cs="Times New Roman"/>
        </w:rPr>
      </w:pPr>
    </w:p>
    <w:p w14:paraId="7FEB9C4B" w14:textId="31A83364" w:rsidR="00DD4CA0" w:rsidRDefault="00DD4CA0" w:rsidP="00DD4CA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April 2018</w:t>
      </w:r>
    </w:p>
    <w:p w14:paraId="1CC859A6" w14:textId="29CFCA94" w:rsidR="009D4658" w:rsidRDefault="009D4658" w:rsidP="00DD4CA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April 2021</w:t>
      </w:r>
    </w:p>
    <w:p w14:paraId="5F721B51" w14:textId="77777777" w:rsidR="006B2F86" w:rsidRPr="00E71FC3" w:rsidRDefault="009D4658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1C937" w14:textId="77777777" w:rsidR="00DD4CA0" w:rsidRDefault="00DD4CA0" w:rsidP="00E71FC3">
      <w:r>
        <w:separator/>
      </w:r>
    </w:p>
  </w:endnote>
  <w:endnote w:type="continuationSeparator" w:id="0">
    <w:p w14:paraId="7618D799" w14:textId="77777777" w:rsidR="00DD4CA0" w:rsidRDefault="00DD4CA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D07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EE3A5" w14:textId="77777777" w:rsidR="00DD4CA0" w:rsidRDefault="00DD4CA0" w:rsidP="00E71FC3">
      <w:r>
        <w:separator/>
      </w:r>
    </w:p>
  </w:footnote>
  <w:footnote w:type="continuationSeparator" w:id="0">
    <w:p w14:paraId="024E3028" w14:textId="77777777" w:rsidR="00DD4CA0" w:rsidRDefault="00DD4CA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CA0"/>
    <w:rsid w:val="001A7C09"/>
    <w:rsid w:val="00577BD5"/>
    <w:rsid w:val="00656CBA"/>
    <w:rsid w:val="006A1F77"/>
    <w:rsid w:val="00733BE7"/>
    <w:rsid w:val="009D4658"/>
    <w:rsid w:val="00AB52E8"/>
    <w:rsid w:val="00B16D3F"/>
    <w:rsid w:val="00BB41AC"/>
    <w:rsid w:val="00DD4CA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E2457"/>
  <w15:chartTrackingRefBased/>
  <w15:docId w15:val="{21E54EB0-8F01-488D-BB98-BD4683C74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CA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D4C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2018-04-11T19:27:00Z</dcterms:created>
  <dcterms:modified xsi:type="dcterms:W3CDTF">2021-04-28T06:43:00Z</dcterms:modified>
</cp:coreProperties>
</file>